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7FF9A65D" w:rsidR="001466B0" w:rsidRPr="00502CAA" w:rsidRDefault="00B8288A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8288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SUPBANCO-CCC-PEOR-202</w:t>
                                </w:r>
                                <w:r w:rsidR="00C90C0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3</w:t>
                                </w:r>
                                <w:r w:rsidRPr="00B8288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-000</w:t>
                                </w:r>
                                <w:r w:rsidR="00C90C0A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7FF9A65D" w:rsidR="001466B0" w:rsidRPr="00502CAA" w:rsidRDefault="00B8288A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8288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SUPBANCO-CCC-PEOR-202</w:t>
                          </w:r>
                          <w:r w:rsidR="00C90C0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3</w:t>
                          </w:r>
                          <w:r w:rsidRPr="00B8288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-000</w:t>
                          </w:r>
                          <w:r w:rsidR="00C90C0A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C90C0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C90C0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C90C0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C90C0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C90C0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C90C0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8288A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90C0A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30</cp:revision>
  <cp:lastPrinted>2011-03-04T18:48:00Z</cp:lastPrinted>
  <dcterms:created xsi:type="dcterms:W3CDTF">2014-01-15T13:04:00Z</dcterms:created>
  <dcterms:modified xsi:type="dcterms:W3CDTF">2023-02-08T20:13:00Z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2023-02-08T20:13:07Z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cdfac5fe-7192-4a55-ad02-63e147cdde6b</vt:lpwstr>
  </property>
  <property fmtid="{D5CDD505-2E9C-101B-9397-08002B2CF9AE}" pid="8" name="MSIP_Label_81f5a2da-7ac4-4e60-a27b-a125ee74514f_ContentBits">
    <vt:lpwstr>0</vt:lpwstr>
  </property>
</Properties>
</file>